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A1061E" w14:textId="624BD050" w:rsidR="00470EFF" w:rsidRDefault="00470EFF" w:rsidP="00A671B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POTTER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d.1455)</w:t>
      </w:r>
    </w:p>
    <w:p w14:paraId="7CCF9264" w14:textId="0EDFFDBF" w:rsidR="00470EFF" w:rsidRDefault="00470EFF" w:rsidP="00A671B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the church of Weston, Norfolk.</w:t>
      </w:r>
    </w:p>
    <w:p w14:paraId="6B033372" w14:textId="77777777" w:rsidR="00470EFF" w:rsidRDefault="00470EFF" w:rsidP="00A671BC">
      <w:pPr>
        <w:pStyle w:val="NoSpacing"/>
        <w:rPr>
          <w:rFonts w:cs="Times New Roman"/>
          <w:szCs w:val="24"/>
        </w:rPr>
      </w:pPr>
    </w:p>
    <w:p w14:paraId="580FF11D" w14:textId="77777777" w:rsidR="00470EFF" w:rsidRDefault="00470EFF" w:rsidP="00A671BC">
      <w:pPr>
        <w:pStyle w:val="NoSpacing"/>
        <w:rPr>
          <w:rFonts w:cs="Times New Roman"/>
          <w:szCs w:val="24"/>
        </w:rPr>
      </w:pPr>
    </w:p>
    <w:p w14:paraId="353AA2EE" w14:textId="61EB87DD" w:rsidR="00470EFF" w:rsidRDefault="00470EFF" w:rsidP="00A671B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23 Jul.</w:t>
      </w:r>
      <w:r>
        <w:rPr>
          <w:rFonts w:cs="Times New Roman"/>
          <w:szCs w:val="24"/>
        </w:rPr>
        <w:tab/>
        <w:t>1455</w:t>
      </w:r>
      <w:r>
        <w:rPr>
          <w:rFonts w:cs="Times New Roman"/>
          <w:szCs w:val="24"/>
        </w:rPr>
        <w:tab/>
        <w:t>He had died by this time.</w:t>
      </w:r>
    </w:p>
    <w:p w14:paraId="45E01D32" w14:textId="77777777" w:rsidR="00470EFF" w:rsidRDefault="00470EFF" w:rsidP="00470EF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>(C.P.R. 1452-61 p.243)</w:t>
      </w:r>
    </w:p>
    <w:p w14:paraId="41CCD0BE" w14:textId="77777777" w:rsidR="00470EFF" w:rsidRDefault="00470EFF" w:rsidP="00470EFF">
      <w:pPr>
        <w:pStyle w:val="NoSpacing"/>
        <w:rPr>
          <w:rFonts w:cs="Times New Roman"/>
          <w:szCs w:val="24"/>
        </w:rPr>
      </w:pPr>
    </w:p>
    <w:p w14:paraId="6970F119" w14:textId="77777777" w:rsidR="00470EFF" w:rsidRDefault="00470EFF" w:rsidP="00470EFF">
      <w:pPr>
        <w:pStyle w:val="NoSpacing"/>
        <w:rPr>
          <w:rFonts w:cs="Times New Roman"/>
          <w:szCs w:val="24"/>
        </w:rPr>
      </w:pPr>
    </w:p>
    <w:p w14:paraId="2CDE3163" w14:textId="77777777" w:rsidR="00470EFF" w:rsidRDefault="00470EFF" w:rsidP="00470EF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March 2024</w:t>
      </w:r>
    </w:p>
    <w:p w14:paraId="4F15074A" w14:textId="63196C9E" w:rsidR="00470EFF" w:rsidRPr="00470EFF" w:rsidRDefault="00470EFF" w:rsidP="00A671BC">
      <w:pPr>
        <w:pStyle w:val="NoSpacing"/>
        <w:rPr>
          <w:rFonts w:cs="Times New Roman"/>
          <w:szCs w:val="24"/>
        </w:rPr>
      </w:pPr>
    </w:p>
    <w:p w14:paraId="47C69B64" w14:textId="1019E302" w:rsidR="00A671BC" w:rsidRPr="00A671BC" w:rsidRDefault="00A671BC" w:rsidP="009139A6">
      <w:pPr>
        <w:pStyle w:val="NoSpacing"/>
        <w:rPr>
          <w:rFonts w:cs="Times New Roman"/>
          <w:szCs w:val="24"/>
        </w:rPr>
      </w:pPr>
    </w:p>
    <w:sectPr w:rsidR="00A671BC" w:rsidRPr="00A671B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B448FF" w14:textId="77777777" w:rsidR="00A613D4" w:rsidRDefault="00A613D4" w:rsidP="009139A6">
      <w:r>
        <w:separator/>
      </w:r>
    </w:p>
  </w:endnote>
  <w:endnote w:type="continuationSeparator" w:id="0">
    <w:p w14:paraId="3157475A" w14:textId="77777777" w:rsidR="00A613D4" w:rsidRDefault="00A613D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C8D3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F122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2D277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035D68" w14:textId="77777777" w:rsidR="00A613D4" w:rsidRDefault="00A613D4" w:rsidP="009139A6">
      <w:r>
        <w:separator/>
      </w:r>
    </w:p>
  </w:footnote>
  <w:footnote w:type="continuationSeparator" w:id="0">
    <w:p w14:paraId="6529557C" w14:textId="77777777" w:rsidR="00A613D4" w:rsidRDefault="00A613D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7385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EED63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1885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3D4"/>
    <w:rsid w:val="000666E0"/>
    <w:rsid w:val="001107EE"/>
    <w:rsid w:val="002510B7"/>
    <w:rsid w:val="00270799"/>
    <w:rsid w:val="00470EFF"/>
    <w:rsid w:val="005C130B"/>
    <w:rsid w:val="00806344"/>
    <w:rsid w:val="00826F5C"/>
    <w:rsid w:val="009139A6"/>
    <w:rsid w:val="009411C2"/>
    <w:rsid w:val="009448BB"/>
    <w:rsid w:val="00947624"/>
    <w:rsid w:val="00A3176C"/>
    <w:rsid w:val="00A613D4"/>
    <w:rsid w:val="00A671BC"/>
    <w:rsid w:val="00AE65F8"/>
    <w:rsid w:val="00B70354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8350C2"/>
  <w15:chartTrackingRefBased/>
  <w15:docId w15:val="{D86E42F7-E5A2-47B4-9830-91BA4A504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808</TotalTime>
  <Pages>1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2024-03-21T17:59:00Z</dcterms:created>
  <dcterms:modified xsi:type="dcterms:W3CDTF">2024-03-22T11:31:00Z</dcterms:modified>
</cp:coreProperties>
</file>